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43CE9F" w14:textId="786C0636" w:rsidR="00BA00AB" w:rsidRDefault="007423B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UNDERWODE</w:t>
      </w:r>
      <w:r>
        <w:rPr>
          <w:rFonts w:cs="Times New Roman"/>
          <w:szCs w:val="24"/>
        </w:rPr>
        <w:t xml:space="preserve">     (d.1461)</w:t>
      </w:r>
    </w:p>
    <w:p w14:paraId="4DE57692" w14:textId="324F138E" w:rsidR="007423B5" w:rsidRDefault="007423B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Lastingham, Yorkshire.</w:t>
      </w:r>
    </w:p>
    <w:p w14:paraId="14219F4F" w14:textId="77777777" w:rsidR="007423B5" w:rsidRDefault="007423B5" w:rsidP="009139A6">
      <w:pPr>
        <w:pStyle w:val="NoSpacing"/>
        <w:rPr>
          <w:rFonts w:cs="Times New Roman"/>
          <w:szCs w:val="24"/>
        </w:rPr>
      </w:pPr>
    </w:p>
    <w:p w14:paraId="5B08B496" w14:textId="77777777" w:rsidR="007423B5" w:rsidRDefault="007423B5" w:rsidP="009139A6">
      <w:pPr>
        <w:pStyle w:val="NoSpacing"/>
        <w:rPr>
          <w:rFonts w:cs="Times New Roman"/>
          <w:szCs w:val="24"/>
        </w:rPr>
      </w:pPr>
    </w:p>
    <w:p w14:paraId="68376584" w14:textId="7FAAABD1" w:rsidR="007423B5" w:rsidRDefault="007423B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Feb.1461</w:t>
      </w:r>
      <w:r>
        <w:rPr>
          <w:rFonts w:cs="Times New Roman"/>
          <w:szCs w:val="24"/>
        </w:rPr>
        <w:tab/>
        <w:t>He made his Will.    (W.Y.R. p.173)</w:t>
      </w:r>
    </w:p>
    <w:p w14:paraId="5DCDF0CE" w14:textId="2DE26705" w:rsidR="007423B5" w:rsidRDefault="007423B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Feb.</w:t>
      </w:r>
      <w:r>
        <w:rPr>
          <w:rFonts w:cs="Times New Roman"/>
          <w:szCs w:val="24"/>
        </w:rPr>
        <w:tab/>
        <w:t>Probate of his Will.    (ibid.)</w:t>
      </w:r>
    </w:p>
    <w:p w14:paraId="7516E6B0" w14:textId="77777777" w:rsidR="007423B5" w:rsidRDefault="007423B5" w:rsidP="009139A6">
      <w:pPr>
        <w:pStyle w:val="NoSpacing"/>
        <w:rPr>
          <w:rFonts w:cs="Times New Roman"/>
          <w:szCs w:val="24"/>
        </w:rPr>
      </w:pPr>
    </w:p>
    <w:p w14:paraId="4265A172" w14:textId="77777777" w:rsidR="007423B5" w:rsidRDefault="007423B5" w:rsidP="009139A6">
      <w:pPr>
        <w:pStyle w:val="NoSpacing"/>
        <w:rPr>
          <w:rFonts w:cs="Times New Roman"/>
          <w:szCs w:val="24"/>
        </w:rPr>
      </w:pPr>
    </w:p>
    <w:p w14:paraId="2D77FE0A" w14:textId="72905FFC" w:rsidR="007423B5" w:rsidRPr="007423B5" w:rsidRDefault="007423B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April 2024</w:t>
      </w:r>
    </w:p>
    <w:sectPr w:rsidR="007423B5" w:rsidRPr="007423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9FE26B" w14:textId="77777777" w:rsidR="007423B5" w:rsidRDefault="007423B5" w:rsidP="009139A6">
      <w:r>
        <w:separator/>
      </w:r>
    </w:p>
  </w:endnote>
  <w:endnote w:type="continuationSeparator" w:id="0">
    <w:p w14:paraId="56A35A29" w14:textId="77777777" w:rsidR="007423B5" w:rsidRDefault="007423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A36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79B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3E4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74713D" w14:textId="77777777" w:rsidR="007423B5" w:rsidRDefault="007423B5" w:rsidP="009139A6">
      <w:r>
        <w:separator/>
      </w:r>
    </w:p>
  </w:footnote>
  <w:footnote w:type="continuationSeparator" w:id="0">
    <w:p w14:paraId="74EBAF73" w14:textId="77777777" w:rsidR="007423B5" w:rsidRDefault="007423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128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D5AA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747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3B5"/>
    <w:rsid w:val="000666E0"/>
    <w:rsid w:val="002510B7"/>
    <w:rsid w:val="00270799"/>
    <w:rsid w:val="005C130B"/>
    <w:rsid w:val="007423B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FF7D7"/>
  <w15:chartTrackingRefBased/>
  <w15:docId w15:val="{B6CB2B1A-4FD3-4A88-8711-2DE66D18A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2024-04-30T15:45:00Z</dcterms:created>
  <dcterms:modified xsi:type="dcterms:W3CDTF">2024-04-30T15:47:00Z</dcterms:modified>
</cp:coreProperties>
</file>